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23E" w:rsidRPr="007429DB" w:rsidRDefault="00EF423E" w:rsidP="007429DB">
            <w:pPr>
              <w:rPr>
                <w:lang w:val="en-US"/>
              </w:rPr>
            </w:pPr>
            <w:r>
              <w:t xml:space="preserve">Приложение </w:t>
            </w:r>
            <w:r w:rsidR="007429DB">
              <w:rPr>
                <w:lang w:val="en-US"/>
              </w:rPr>
              <w:t>8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9F65D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29349E">
            <w:r>
              <w:t>от</w:t>
            </w:r>
            <w:r w:rsidR="0029349E">
              <w:t xml:space="preserve"> 17.12.2021 </w:t>
            </w:r>
            <w:r>
              <w:t xml:space="preserve">№ </w:t>
            </w:r>
            <w:r w:rsidR="0029349E">
              <w:t>8-80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</w:tr>
      <w:tr w:rsidR="00EF423E" w:rsidTr="00EF423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23E" w:rsidRPr="007429DB" w:rsidRDefault="00EF423E" w:rsidP="009F65D0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EF423E" w:rsidRDefault="00EF423E" w:rsidP="009F65D0">
            <w:pPr>
              <w:jc w:val="center"/>
            </w:pPr>
            <w:r>
              <w:t>и на плановый период 2023 и 2024 годов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тыс. руб.</w:t>
            </w:r>
          </w:p>
        </w:tc>
      </w:tr>
      <w:tr w:rsidR="00EF423E" w:rsidTr="00EF423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2024 год</w:t>
            </w:r>
          </w:p>
        </w:tc>
      </w:tr>
      <w:tr w:rsidR="00EF423E" w:rsidTr="00EF423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9F65D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423E" w:rsidRDefault="00EF423E" w:rsidP="009F65D0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/>
        </w:tc>
      </w:tr>
    </w:tbl>
    <w:p w:rsidR="00EF423E" w:rsidRPr="00EF423E" w:rsidRDefault="00EF423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F423E" w:rsidTr="00EF423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3E" w:rsidRDefault="00EF423E" w:rsidP="009F65D0">
            <w:pPr>
              <w:jc w:val="center"/>
            </w:pPr>
            <w:r>
              <w:t>5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F423E" w:rsidRDefault="00EF423E" w:rsidP="009F65D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529 377,9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529 377,9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2 050 000,0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2 050 000,0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-2 350 622,1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-2 050 000,0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-2 350 622,1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-2 050 000,0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 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F423E" w:rsidRDefault="00EF423E" w:rsidP="009F65D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F423E" w:rsidRDefault="00EF423E" w:rsidP="009F65D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F423E" w:rsidRDefault="00EF423E" w:rsidP="009F65D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F423E" w:rsidRDefault="00EF423E" w:rsidP="009F65D0">
            <w:pPr>
              <w:jc w:val="right"/>
            </w:pPr>
            <w:r>
              <w:t>-600 000,0</w:t>
            </w:r>
          </w:p>
        </w:tc>
      </w:tr>
      <w:tr w:rsidR="00EF423E" w:rsidTr="00EF423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</w:tr>
      <w:tr w:rsidR="00EF423E" w:rsidTr="00EF42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3E" w:rsidRDefault="00EF423E" w:rsidP="009F65D0"/>
        </w:tc>
      </w:tr>
    </w:tbl>
    <w:p w:rsidR="00E2598B" w:rsidRPr="00EF423E" w:rsidRDefault="00E2598B" w:rsidP="00EF423E"/>
    <w:sectPr w:rsidR="00E2598B" w:rsidRPr="00EF423E" w:rsidSect="0029349E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04E" w:rsidRDefault="00B5404E" w:rsidP="00EF423E">
      <w:r>
        <w:separator/>
      </w:r>
    </w:p>
  </w:endnote>
  <w:endnote w:type="continuationSeparator" w:id="1">
    <w:p w:rsidR="00B5404E" w:rsidRDefault="00B5404E" w:rsidP="00EF4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04E" w:rsidRDefault="00B5404E" w:rsidP="00EF423E">
      <w:r>
        <w:separator/>
      </w:r>
    </w:p>
  </w:footnote>
  <w:footnote w:type="continuationSeparator" w:id="1">
    <w:p w:rsidR="00B5404E" w:rsidRDefault="00B5404E" w:rsidP="00EF42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3E" w:rsidRDefault="003C0266" w:rsidP="001725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423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423E" w:rsidRDefault="00EF42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3E" w:rsidRDefault="003C0266" w:rsidP="001725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423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349E">
      <w:rPr>
        <w:rStyle w:val="a7"/>
        <w:noProof/>
      </w:rPr>
      <w:t>2</w:t>
    </w:r>
    <w:r>
      <w:rPr>
        <w:rStyle w:val="a7"/>
      </w:rPr>
      <w:fldChar w:fldCharType="end"/>
    </w:r>
  </w:p>
  <w:p w:rsidR="00EF423E" w:rsidRDefault="00EF42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F423E"/>
    <w:rsid w:val="00201DD4"/>
    <w:rsid w:val="0029349E"/>
    <w:rsid w:val="002C3F39"/>
    <w:rsid w:val="003C0266"/>
    <w:rsid w:val="004C4DC2"/>
    <w:rsid w:val="00632519"/>
    <w:rsid w:val="006556B4"/>
    <w:rsid w:val="006808C6"/>
    <w:rsid w:val="007429DB"/>
    <w:rsid w:val="009E0D89"/>
    <w:rsid w:val="00A24CAF"/>
    <w:rsid w:val="00B5404E"/>
    <w:rsid w:val="00B912FD"/>
    <w:rsid w:val="00C112EF"/>
    <w:rsid w:val="00D41FE7"/>
    <w:rsid w:val="00D908B0"/>
    <w:rsid w:val="00E2598B"/>
    <w:rsid w:val="00EF423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42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423E"/>
  </w:style>
  <w:style w:type="paragraph" w:styleId="a5">
    <w:name w:val="footer"/>
    <w:basedOn w:val="a"/>
    <w:link w:val="a6"/>
    <w:uiPriority w:val="99"/>
    <w:semiHidden/>
    <w:unhideWhenUsed/>
    <w:rsid w:val="00EF42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423E"/>
  </w:style>
  <w:style w:type="character" w:styleId="a7">
    <w:name w:val="page number"/>
    <w:basedOn w:val="a0"/>
    <w:uiPriority w:val="99"/>
    <w:semiHidden/>
    <w:unhideWhenUsed/>
    <w:rsid w:val="00EF42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dcterms:created xsi:type="dcterms:W3CDTF">2021-12-14T11:57:00Z</dcterms:created>
  <dcterms:modified xsi:type="dcterms:W3CDTF">2021-12-16T14:01:00Z</dcterms:modified>
</cp:coreProperties>
</file>